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71D5B">
        <w:rPr>
          <w:b/>
          <w:i/>
          <w:noProof/>
          <w:sz w:val="28"/>
        </w:rPr>
        <w:t>2125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771D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771D5B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5B3F77" w:rsidP="005B3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9</w:t>
            </w:r>
            <w:r w:rsidR="0004398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0439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5B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B3F77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5B3F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5B3F77">
              <w:rPr>
                <w:noProof/>
                <w:lang w:eastAsia="zh-CN"/>
              </w:rPr>
              <w:t>9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2B6674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AEB" w:rsidRDefault="003A5AEB">
      <w:r>
        <w:separator/>
      </w:r>
    </w:p>
  </w:endnote>
  <w:endnote w:type="continuationSeparator" w:id="0">
    <w:p w:rsidR="003A5AEB" w:rsidRDefault="003A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AEB" w:rsidRDefault="003A5AEB">
      <w:r>
        <w:separator/>
      </w:r>
    </w:p>
  </w:footnote>
  <w:footnote w:type="continuationSeparator" w:id="0">
    <w:p w:rsidR="003A5AEB" w:rsidRDefault="003A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05442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674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A5AEB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3F77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1D5B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66EFB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09D9B-E297-441B-BD62-9B3F55EC7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ZOULAN</cp:lastModifiedBy>
  <cp:revision>236</cp:revision>
  <cp:lastPrinted>1899-12-31T23:00:00Z</cp:lastPrinted>
  <dcterms:created xsi:type="dcterms:W3CDTF">2020-02-11T08:36:00Z</dcterms:created>
  <dcterms:modified xsi:type="dcterms:W3CDTF">2020-04-10T06:57:00Z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